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272C9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272C9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272C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272C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272C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272C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272C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272C95" w:rsidRPr="00272C95">
          <w:rPr>
            <w:b w:val="0"/>
          </w:rPr>
          <w:t xml:space="preserve"> 07143/007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272C95" w:rsidP="00232C8F">
            <w:r>
              <w:t>Заведующий отделением - врач - 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272C95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272C95" w:rsidRPr="00272C95">
          <w:rPr>
            <w:rStyle w:val="aa"/>
          </w:rPr>
          <w:t xml:space="preserve"> 3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272C95" w:rsidRPr="00272C95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272C95" w:rsidRPr="00272C95">
          <w:rPr>
            <w:u w:val="single"/>
          </w:rPr>
          <w:t xml:space="preserve">   отсутствует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272C95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272C95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272C95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272C95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272C95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272C95" w:rsidP="00C31869">
            <w:pPr>
              <w:jc w:val="center"/>
            </w:pPr>
            <w:r>
              <w:t>021-080-142 76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272C95" w:rsidRPr="00272C95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272C95" w:rsidRPr="00272C95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72C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72C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72C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72C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72C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72C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72C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72C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272C95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72C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72C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72C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72C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272C95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72C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272C9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72C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272C95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272C9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lastRenderedPageBreak/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2C9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2C9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2C9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2C9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2C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2C9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72C9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9D0603" w:rsidRPr="009D0603">
          <w:rPr>
            <w:i/>
            <w:u w:val="single"/>
          </w:rPr>
          <w:t>1. Рекомендации по улучшению и оздоровлению условий труда:</w:t>
        </w:r>
        <w:r w:rsidR="009D0603" w:rsidRPr="009D0603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9D0603" w:rsidRPr="009D0603">
          <w:rPr>
            <w:i/>
            <w:u w:val="single"/>
          </w:rPr>
          <w:tab/>
          <w:t>   </w:t>
        </w:r>
        <w:r w:rsidR="009D0603" w:rsidRPr="009D0603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9D0603" w:rsidRPr="009D0603">
          <w:rPr>
            <w:i/>
            <w:u w:val="single"/>
          </w:rPr>
          <w:tab/>
          <w:t>   </w:t>
        </w:r>
        <w:r w:rsidR="009D0603" w:rsidRPr="009D0603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9D0603" w:rsidRPr="009D0603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9D0603" w:rsidRPr="009D0603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72C95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72C95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272C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72C95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72C95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272C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272C95" w:rsidRPr="00272C95" w:rsidTr="00272C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</w:p>
        </w:tc>
      </w:tr>
      <w:tr w:rsidR="00272C95" w:rsidRPr="00272C95" w:rsidTr="00272C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  <w:r w:rsidRPr="00272C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  <w:r w:rsidRPr="00272C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  <w:r w:rsidRPr="00272C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  <w:r w:rsidRPr="00272C95">
              <w:rPr>
                <w:vertAlign w:val="superscript"/>
              </w:rPr>
              <w:t>(дата)</w:t>
            </w:r>
          </w:p>
        </w:tc>
      </w:tr>
      <w:tr w:rsidR="00272C95" w:rsidRPr="00272C95" w:rsidTr="00272C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</w:p>
        </w:tc>
      </w:tr>
      <w:tr w:rsidR="00272C95" w:rsidRPr="00272C95" w:rsidTr="00272C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  <w:r w:rsidRPr="00272C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  <w:r w:rsidRPr="00272C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  <w:r w:rsidRPr="00272C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  <w:r w:rsidRPr="00272C95">
              <w:rPr>
                <w:vertAlign w:val="superscript"/>
              </w:rPr>
              <w:t>(дата)</w:t>
            </w:r>
          </w:p>
        </w:tc>
      </w:tr>
      <w:tr w:rsidR="00272C95" w:rsidRPr="00272C95" w:rsidTr="00272C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2C95" w:rsidRPr="00272C95" w:rsidRDefault="00272C95" w:rsidP="004E51DC">
            <w:pPr>
              <w:pStyle w:val="a8"/>
            </w:pPr>
          </w:p>
        </w:tc>
      </w:tr>
      <w:tr w:rsidR="00272C95" w:rsidRPr="00272C95" w:rsidTr="00272C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  <w:r w:rsidRPr="00272C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  <w:r w:rsidRPr="00272C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  <w:r w:rsidRPr="00272C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72C95" w:rsidRPr="00272C95" w:rsidRDefault="00272C95" w:rsidP="004E51DC">
            <w:pPr>
              <w:pStyle w:val="a8"/>
              <w:rPr>
                <w:vertAlign w:val="superscript"/>
              </w:rPr>
            </w:pPr>
            <w:r w:rsidRPr="00272C95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9D0603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272C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72C95" w:rsidP="004E51DC">
            <w:pPr>
              <w:pStyle w:val="a8"/>
            </w:pPr>
            <w:r>
              <w:t>Клестова Анна Альбертовна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272C9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272C9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07143/007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22706F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22706F" w:rsidRPr="00C31869">
            <w:rPr>
              <w:rStyle w:val="ad"/>
              <w:sz w:val="20"/>
              <w:szCs w:val="20"/>
            </w:rPr>
            <w:fldChar w:fldCharType="separate"/>
          </w:r>
          <w:r w:rsidR="00272C95">
            <w:rPr>
              <w:rStyle w:val="ad"/>
              <w:noProof/>
              <w:sz w:val="20"/>
              <w:szCs w:val="20"/>
            </w:rPr>
            <w:t>1</w:t>
          </w:r>
          <w:r w:rsidR="0022706F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72C95" w:rsidRPr="00272C95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3 фтизиатрическое отделение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07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F6342B6687A84EC498EC5C2E4CEBA15B"/>
    <w:docVar w:name="rm_id" w:val="172"/>
    <w:docVar w:name="rm_name" w:val="                                          "/>
    <w:docVar w:name="rm_number" w:val=" 07143/007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2706F"/>
    <w:rsid w:val="00232C8F"/>
    <w:rsid w:val="00234932"/>
    <w:rsid w:val="00244615"/>
    <w:rsid w:val="00272C95"/>
    <w:rsid w:val="00280E6D"/>
    <w:rsid w:val="002A0605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60C0F"/>
    <w:rsid w:val="00563E94"/>
    <w:rsid w:val="00576095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F1397"/>
    <w:rsid w:val="00835248"/>
    <w:rsid w:val="00883461"/>
    <w:rsid w:val="00885FB9"/>
    <w:rsid w:val="008D2942"/>
    <w:rsid w:val="008E68DE"/>
    <w:rsid w:val="008E70C1"/>
    <w:rsid w:val="009039DF"/>
    <w:rsid w:val="0090588D"/>
    <w:rsid w:val="0092778A"/>
    <w:rsid w:val="00966AAC"/>
    <w:rsid w:val="00967790"/>
    <w:rsid w:val="0098630F"/>
    <w:rsid w:val="009D0603"/>
    <w:rsid w:val="009F6B7F"/>
    <w:rsid w:val="00A100AB"/>
    <w:rsid w:val="00A12349"/>
    <w:rsid w:val="00A1494D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55882"/>
    <w:rsid w:val="00BA15A3"/>
    <w:rsid w:val="00BA5029"/>
    <w:rsid w:val="00BC2F3C"/>
    <w:rsid w:val="00BE204A"/>
    <w:rsid w:val="00BE3C4A"/>
    <w:rsid w:val="00C02721"/>
    <w:rsid w:val="00C03F4A"/>
    <w:rsid w:val="00C31869"/>
    <w:rsid w:val="00C81BF6"/>
    <w:rsid w:val="00CC6D65"/>
    <w:rsid w:val="00CE3307"/>
    <w:rsid w:val="00D1442B"/>
    <w:rsid w:val="00D21B6C"/>
    <w:rsid w:val="00D272CC"/>
    <w:rsid w:val="00D4425F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2016-10-17T08:58:00Z</dcterms:created>
  <dcterms:modified xsi:type="dcterms:W3CDTF">2016-10-18T09:17:00Z</dcterms:modified>
</cp:coreProperties>
</file>